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FE035" w14:textId="08FB740C" w:rsidR="002B56AB" w:rsidRDefault="00A5778F" w:rsidP="000513FC">
      <w:pPr>
        <w:pStyle w:val="Rubrik"/>
      </w:pPr>
      <w:r>
        <w:t>Ta fram en kompetensplan</w:t>
      </w:r>
    </w:p>
    <w:p w14:paraId="3ADF4EFC" w14:textId="77777777" w:rsidR="005E7879" w:rsidRPr="005E7879" w:rsidRDefault="005E7879" w:rsidP="005E7879">
      <w:r w:rsidRPr="005E7879">
        <w:t xml:space="preserve">Kompetensplanen är en av de absolut viktigaste motorerna i modellen och ska ange vilken utbildningsinsats som behövs och när den planeras att genomföras. Planen är speciellt viktig för att få till den rörelse som är inbyggd i modellen. </w:t>
      </w:r>
    </w:p>
    <w:p w14:paraId="23E5FE67" w14:textId="77777777" w:rsidR="005E7879" w:rsidRPr="005E7879" w:rsidRDefault="005E7879" w:rsidP="005E7879">
      <w:r w:rsidRPr="005E7879">
        <w:t>De här frågorna behöver ni svara på innan planen tas fram:</w:t>
      </w:r>
    </w:p>
    <w:p w14:paraId="495D7BA0" w14:textId="77777777" w:rsidR="005E7879" w:rsidRPr="005E7879" w:rsidRDefault="005E7879" w:rsidP="005E7879">
      <w:pPr>
        <w:pStyle w:val="Liststycke"/>
        <w:numPr>
          <w:ilvl w:val="0"/>
          <w:numId w:val="8"/>
        </w:numPr>
      </w:pPr>
      <w:r w:rsidRPr="005E7879">
        <w:t>Hur många har titeln vårdbiträde, undersköterska eller omsorgshandledare (alternativa titlar som kräver en YH-</w:t>
      </w:r>
      <w:proofErr w:type="gramStart"/>
      <w:r w:rsidRPr="005E7879">
        <w:t>utbildning)  i</w:t>
      </w:r>
      <w:proofErr w:type="gramEnd"/>
      <w:r w:rsidRPr="005E7879">
        <w:t xml:space="preserve"> nuläget? </w:t>
      </w:r>
    </w:p>
    <w:p w14:paraId="225C8A89" w14:textId="77777777" w:rsidR="005E7879" w:rsidRPr="005E7879" w:rsidRDefault="005E7879" w:rsidP="005E7879">
      <w:pPr>
        <w:pStyle w:val="Liststycke"/>
        <w:numPr>
          <w:ilvl w:val="0"/>
          <w:numId w:val="8"/>
        </w:numPr>
      </w:pPr>
      <w:r w:rsidRPr="005E7879">
        <w:t xml:space="preserve">Hur många av dessa har inte en godkänd utbildning och behöver utbildas/valideras till vårdbiträde? </w:t>
      </w:r>
    </w:p>
    <w:p w14:paraId="533B6257" w14:textId="77777777" w:rsidR="005E7879" w:rsidRPr="005E7879" w:rsidRDefault="005E7879" w:rsidP="005E7879">
      <w:pPr>
        <w:pStyle w:val="Liststycke"/>
        <w:numPr>
          <w:ilvl w:val="0"/>
          <w:numId w:val="8"/>
        </w:numPr>
      </w:pPr>
      <w:r w:rsidRPr="005E7879">
        <w:t>Hur många undersköterskor behöver verksamheten?</w:t>
      </w:r>
    </w:p>
    <w:p w14:paraId="283882C4" w14:textId="77777777" w:rsidR="005E7879" w:rsidRPr="005E7879" w:rsidRDefault="005E7879" w:rsidP="005E7879">
      <w:pPr>
        <w:pStyle w:val="Liststycke"/>
        <w:numPr>
          <w:ilvl w:val="0"/>
          <w:numId w:val="8"/>
        </w:numPr>
      </w:pPr>
      <w:r w:rsidRPr="005E7879">
        <w:t xml:space="preserve">Hur många specialistundersköterskor behövs i verksamheten? </w:t>
      </w:r>
    </w:p>
    <w:p w14:paraId="1AFD66E8" w14:textId="77777777" w:rsidR="005E7879" w:rsidRPr="005E7879" w:rsidRDefault="005E7879" w:rsidP="005E7879">
      <w:pPr>
        <w:pStyle w:val="Liststycke"/>
        <w:numPr>
          <w:ilvl w:val="0"/>
          <w:numId w:val="8"/>
        </w:numPr>
      </w:pPr>
      <w:r w:rsidRPr="005E7879">
        <w:t>Vilka medarbetare ska prioriteras?</w:t>
      </w:r>
    </w:p>
    <w:p w14:paraId="0661939F" w14:textId="77777777" w:rsidR="005E7879" w:rsidRPr="005E7879" w:rsidRDefault="005E7879" w:rsidP="005E7879">
      <w:pPr>
        <w:pStyle w:val="Liststycke"/>
        <w:numPr>
          <w:ilvl w:val="0"/>
          <w:numId w:val="8"/>
        </w:numPr>
      </w:pPr>
      <w:r w:rsidRPr="005E7879">
        <w:t>Vem är utbildningsleverantör?</w:t>
      </w:r>
    </w:p>
    <w:p w14:paraId="6868FD39" w14:textId="77777777" w:rsidR="005E7879" w:rsidRPr="005E7879" w:rsidRDefault="005E7879" w:rsidP="005E7879">
      <w:pPr>
        <w:pStyle w:val="Liststycke"/>
        <w:numPr>
          <w:ilvl w:val="0"/>
          <w:numId w:val="8"/>
        </w:numPr>
      </w:pPr>
      <w:r w:rsidRPr="005E7879">
        <w:t>Hur många utbildningsplatser finns?</w:t>
      </w:r>
    </w:p>
    <w:p w14:paraId="1EC751F8" w14:textId="77777777" w:rsidR="005E7879" w:rsidRPr="005E7879" w:rsidRDefault="005E7879" w:rsidP="005E7879">
      <w:pPr>
        <w:pStyle w:val="Liststycke"/>
        <w:numPr>
          <w:ilvl w:val="0"/>
          <w:numId w:val="8"/>
        </w:numPr>
      </w:pPr>
      <w:r w:rsidRPr="005E7879">
        <w:t>Hur många praktikplatser kan vi erbjuda?</w:t>
      </w:r>
    </w:p>
    <w:p w14:paraId="5FA05DE6" w14:textId="77777777" w:rsidR="005E7879" w:rsidRPr="005E7879" w:rsidRDefault="005E7879" w:rsidP="005E7879">
      <w:pPr>
        <w:pStyle w:val="Liststycke"/>
        <w:numPr>
          <w:ilvl w:val="0"/>
          <w:numId w:val="8"/>
        </w:numPr>
      </w:pPr>
      <w:r w:rsidRPr="005E7879">
        <w:t xml:space="preserve">Hur många valideringshandledare finns det i dagsläget? </w:t>
      </w:r>
    </w:p>
    <w:p w14:paraId="263F3359" w14:textId="77777777" w:rsidR="005E7879" w:rsidRPr="005E7879" w:rsidRDefault="005E7879" w:rsidP="005E7879">
      <w:pPr>
        <w:pStyle w:val="Liststycke"/>
        <w:numPr>
          <w:ilvl w:val="0"/>
          <w:numId w:val="8"/>
        </w:numPr>
      </w:pPr>
      <w:r w:rsidRPr="005E7879">
        <w:t>Hur många valideringshandledare behöver utbildas?</w:t>
      </w:r>
    </w:p>
    <w:p w14:paraId="7C061C29" w14:textId="3D61DA3B" w:rsidR="003E16FB" w:rsidRDefault="006767C0" w:rsidP="005E7879">
      <w:r>
        <w:t>Målformuleringar kan se ut så här:</w:t>
      </w:r>
    </w:p>
    <w:p w14:paraId="339DD7F5" w14:textId="77777777" w:rsidR="006767C0" w:rsidRDefault="006767C0" w:rsidP="006767C0">
      <w:pPr>
        <w:pStyle w:val="paragraph"/>
        <w:spacing w:before="0" w:beforeAutospacing="0" w:after="0" w:afterAutospacing="0"/>
        <w:ind w:left="709"/>
        <w:textAlignment w:val="baseline"/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</w:pPr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>6</w:t>
      </w:r>
      <w:r w:rsidRPr="00CA2CD0"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>2% av medarbetarna har en vård- och omsorgs</w:t>
      </w:r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softHyphen/>
      </w:r>
      <w:r w:rsidRPr="00CA2CD0"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 xml:space="preserve">utbildning på </w:t>
      </w:r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 xml:space="preserve">lägst </w:t>
      </w:r>
      <w:proofErr w:type="spellStart"/>
      <w:r w:rsidRPr="00CA2CD0"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>usk</w:t>
      </w:r>
      <w:proofErr w:type="spellEnd"/>
      <w:r w:rsidRPr="00CA2CD0"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>-nivå</w:t>
      </w:r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 xml:space="preserve"> på enheten. Vi behöver utbilda ytterligare XXX % för att trygga tillgången på medarbetare som kan fungera som fast omsorgskontakt och för att i långa loppet kunna nå upp till den kvalitetsnivå på utfört arbete som vi vill uppnå.</w:t>
      </w:r>
    </w:p>
    <w:p w14:paraId="4972B150" w14:textId="77777777" w:rsidR="006767C0" w:rsidRDefault="006767C0" w:rsidP="006767C0">
      <w:pPr>
        <w:pStyle w:val="paragraph"/>
        <w:spacing w:before="0" w:beforeAutospacing="0" w:after="0" w:afterAutospacing="0"/>
        <w:ind w:left="709"/>
        <w:textAlignment w:val="baseline"/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</w:pPr>
    </w:p>
    <w:p w14:paraId="500925B3" w14:textId="77777777" w:rsidR="006767C0" w:rsidRDefault="006767C0" w:rsidP="006767C0">
      <w:pPr>
        <w:pStyle w:val="paragraph"/>
        <w:spacing w:before="0" w:beforeAutospacing="0" w:after="0" w:afterAutospacing="0"/>
        <w:ind w:left="709"/>
        <w:textAlignment w:val="baseline"/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</w:pPr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 xml:space="preserve">Vi har många nyanställda med låga språkkunskaper i svenska. Vi behöver därför </w:t>
      </w:r>
      <w:proofErr w:type="spellStart"/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>kompetenshöja</w:t>
      </w:r>
      <w:proofErr w:type="spellEnd"/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 xml:space="preserve"> XXX antal medarbetare i vårdsvenska under det kommande året (</w:t>
      </w:r>
      <w:proofErr w:type="spellStart"/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>sept</w:t>
      </w:r>
      <w:proofErr w:type="spellEnd"/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 xml:space="preserve"> 2023-aug 2024 tex)</w:t>
      </w:r>
    </w:p>
    <w:p w14:paraId="09F8237D" w14:textId="77777777" w:rsidR="006767C0" w:rsidRDefault="006767C0" w:rsidP="006767C0">
      <w:pPr>
        <w:pStyle w:val="paragraph"/>
        <w:spacing w:before="0" w:beforeAutospacing="0" w:after="0" w:afterAutospacing="0"/>
        <w:ind w:left="709"/>
        <w:textAlignment w:val="baseline"/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</w:pPr>
    </w:p>
    <w:p w14:paraId="198AF0C0" w14:textId="0DC90902" w:rsidR="006767C0" w:rsidRPr="00157352" w:rsidRDefault="006767C0" w:rsidP="00157352">
      <w:pPr>
        <w:pStyle w:val="paragraph"/>
        <w:spacing w:before="0" w:beforeAutospacing="0" w:after="0" w:afterAutospacing="0"/>
        <w:ind w:left="709"/>
        <w:textAlignment w:val="baseline"/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</w:pPr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 xml:space="preserve">Vårdbiträden måste ha en utbildning på 800 </w:t>
      </w:r>
      <w:proofErr w:type="spellStart"/>
      <w:proofErr w:type="gramStart"/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>gymnasie</w:t>
      </w:r>
      <w:proofErr w:type="spellEnd"/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 xml:space="preserve"> poäng</w:t>
      </w:r>
      <w:proofErr w:type="gramEnd"/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 xml:space="preserve"> (enbart kurser som ingår i Vård- och </w:t>
      </w:r>
      <w:proofErr w:type="gramStart"/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>omsorgsprogrammet)  från</w:t>
      </w:r>
      <w:proofErr w:type="gramEnd"/>
      <w:r>
        <w:rPr>
          <w:rStyle w:val="normaltextrun"/>
          <w:rFonts w:asciiTheme="minorHAnsi" w:eastAsiaTheme="majorEastAsia" w:hAnsiTheme="minorHAnsi" w:cstheme="minorHAnsi"/>
          <w:i/>
          <w:iCs/>
          <w:position w:val="2"/>
          <w:sz w:val="22"/>
          <w:szCs w:val="22"/>
        </w:rPr>
        <w:t xml:space="preserve"> och med 2023 för att få kallas vårdbiträde. 25 medarbetare med titeln vårdbiträde behöver därför valideras/utbildas inom XXX år.</w:t>
      </w:r>
    </w:p>
    <w:p w14:paraId="2930D2DE" w14:textId="77777777" w:rsidR="00157352" w:rsidRDefault="00157352">
      <w:pPr>
        <w:spacing w:after="0"/>
      </w:pPr>
    </w:p>
    <w:p w14:paraId="2747953B" w14:textId="75A2A098" w:rsidR="00E53521" w:rsidRDefault="00157352">
      <w:pPr>
        <w:spacing w:after="0"/>
      </w:pPr>
      <w:r>
        <w:t xml:space="preserve">Mallar för att ta fram kompetensplan </w:t>
      </w:r>
      <w:r w:rsidR="00330BF3">
        <w:t xml:space="preserve">på individ- och enhetsnivå finns att ladda ner tillsammans med denna </w:t>
      </w:r>
      <w:proofErr w:type="spellStart"/>
      <w:r w:rsidR="00330BF3">
        <w:t>instruktionsfil</w:t>
      </w:r>
      <w:proofErr w:type="spellEnd"/>
      <w:r w:rsidR="00330BF3">
        <w:t xml:space="preserve"> på</w:t>
      </w:r>
      <w:r w:rsidR="00E53521">
        <w:t xml:space="preserve">: </w:t>
      </w:r>
      <w:hyperlink r:id="rId10" w:anchor="kompetensplan" w:history="1">
        <w:r w:rsidR="00E53521" w:rsidRPr="00A225C6">
          <w:rPr>
            <w:rStyle w:val="Hyperlnk"/>
          </w:rPr>
          <w:t>https://www.karriarvagar.se/implementeringsstod/planera/handlingsplan/#kompetensplan</w:t>
        </w:r>
      </w:hyperlink>
    </w:p>
    <w:p w14:paraId="28AAEE10" w14:textId="77777777" w:rsidR="00E53521" w:rsidRDefault="00E53521">
      <w:pPr>
        <w:spacing w:after="0"/>
      </w:pPr>
    </w:p>
    <w:p w14:paraId="61A77F5C" w14:textId="5C231CBC" w:rsidR="00E53521" w:rsidRDefault="00E53521">
      <w:pPr>
        <w:spacing w:after="0"/>
      </w:pPr>
      <w:r>
        <w:t>Se exempel på nästa sida.</w:t>
      </w:r>
    </w:p>
    <w:p w14:paraId="4052629C" w14:textId="0A09712E" w:rsidR="00157352" w:rsidRDefault="00157352">
      <w:pPr>
        <w:spacing w:after="0"/>
      </w:pPr>
      <w:r>
        <w:br w:type="page"/>
      </w:r>
    </w:p>
    <w:p w14:paraId="577A4E05" w14:textId="46115907" w:rsidR="003F2765" w:rsidRDefault="003F2765" w:rsidP="003F2765">
      <w:pPr>
        <w:pStyle w:val="Rubrik2"/>
        <w:rPr>
          <w:i/>
          <w:iCs/>
          <w:color w:val="FF0000"/>
        </w:rPr>
      </w:pPr>
      <w:r>
        <w:rPr>
          <w:rFonts w:eastAsia="Calibri Light"/>
        </w:rPr>
        <w:lastRenderedPageBreak/>
        <w:t>Exempel på k</w:t>
      </w:r>
      <w:r w:rsidRPr="3AADB7D4">
        <w:rPr>
          <w:rFonts w:eastAsia="Calibri Light"/>
        </w:rPr>
        <w:t xml:space="preserve">ompetensplan på individnivå </w:t>
      </w:r>
    </w:p>
    <w:tbl>
      <w:tblPr>
        <w:tblStyle w:val="Tabellrutnt"/>
        <w:tblW w:w="950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530"/>
        <w:gridCol w:w="1620"/>
        <w:gridCol w:w="1935"/>
        <w:gridCol w:w="1815"/>
        <w:gridCol w:w="1605"/>
      </w:tblGrid>
      <w:tr w:rsidR="003F2765" w14:paraId="56003DAC" w14:textId="77777777" w:rsidTr="003F2765">
        <w:trPr>
          <w:trHeight w:val="465"/>
        </w:trPr>
        <w:tc>
          <w:tcPr>
            <w:tcW w:w="2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6EFB6BF5" w14:textId="77777777" w:rsidR="003F2765" w:rsidRDefault="003F2765" w:rsidP="009D34CD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5AD86057">
              <w:rPr>
                <w:rFonts w:ascii="Calibri" w:eastAsia="Calibri" w:hAnsi="Calibri" w:cs="Calibri"/>
                <w:b/>
                <w:bCs/>
                <w:color w:val="000000" w:themeColor="text1"/>
              </w:rPr>
              <w:t>Namn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3E69930F" w14:textId="77777777" w:rsidR="003F2765" w:rsidRDefault="003F2765" w:rsidP="009D34CD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5AD86057">
              <w:rPr>
                <w:rFonts w:ascii="Calibri" w:eastAsia="Calibri" w:hAnsi="Calibri" w:cs="Calibri"/>
                <w:b/>
                <w:bCs/>
                <w:color w:val="000000" w:themeColor="text1"/>
              </w:rPr>
              <w:t>Mål</w:t>
            </w:r>
          </w:p>
        </w:tc>
        <w:tc>
          <w:tcPr>
            <w:tcW w:w="1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733B866E" w14:textId="77777777" w:rsidR="003F2765" w:rsidRDefault="003F2765" w:rsidP="009D34CD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5AD86057">
              <w:rPr>
                <w:rFonts w:ascii="Calibri" w:eastAsia="Calibri" w:hAnsi="Calibri" w:cs="Calibri"/>
                <w:b/>
                <w:bCs/>
                <w:color w:val="000000" w:themeColor="text1"/>
              </w:rPr>
              <w:t>Befintlig kunskap och kompetens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4DA11DF3" w14:textId="77777777" w:rsidR="003F2765" w:rsidRDefault="003F2765" w:rsidP="009D34CD">
            <w:pPr>
              <w:spacing w:line="259" w:lineRule="auto"/>
            </w:pPr>
            <w:r w:rsidRPr="5AD86057">
              <w:rPr>
                <w:rFonts w:ascii="Calibri" w:eastAsia="Calibri" w:hAnsi="Calibri" w:cs="Calibri"/>
                <w:b/>
                <w:bCs/>
                <w:color w:val="000000" w:themeColor="text1"/>
              </w:rPr>
              <w:t>Utbildningsplan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3906D403" w14:textId="77777777" w:rsidR="003F2765" w:rsidRDefault="003F2765" w:rsidP="009D34CD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5AD86057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Resurser</w:t>
            </w:r>
          </w:p>
        </w:tc>
      </w:tr>
      <w:tr w:rsidR="003F2765" w14:paraId="0767C295" w14:textId="77777777" w:rsidTr="003F2765">
        <w:trPr>
          <w:trHeight w:val="225"/>
        </w:trPr>
        <w:tc>
          <w:tcPr>
            <w:tcW w:w="2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4ACD5E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>Anna Andersson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B57FD7" w14:textId="77777777" w:rsidR="003F2765" w:rsidRDefault="003F2765" w:rsidP="009D34CD">
            <w:pPr>
              <w:rPr>
                <w:rFonts w:ascii="Calibri" w:eastAsia="Calibri" w:hAnsi="Calibri" w:cs="Calibri"/>
              </w:rPr>
            </w:pPr>
            <w:r w:rsidRPr="5AD86057">
              <w:rPr>
                <w:rFonts w:ascii="Calibri" w:eastAsia="Calibri" w:hAnsi="Calibri" w:cs="Calibri"/>
              </w:rPr>
              <w:t xml:space="preserve">Avslutad </w:t>
            </w:r>
            <w:proofErr w:type="spellStart"/>
            <w:r w:rsidRPr="5AD86057">
              <w:rPr>
                <w:rFonts w:ascii="Calibri" w:eastAsia="Calibri" w:hAnsi="Calibri" w:cs="Calibri"/>
              </w:rPr>
              <w:t>vb</w:t>
            </w:r>
            <w:proofErr w:type="spellEnd"/>
            <w:r w:rsidRPr="5AD86057">
              <w:rPr>
                <w:rFonts w:ascii="Calibri" w:eastAsia="Calibri" w:hAnsi="Calibri" w:cs="Calibri"/>
              </w:rPr>
              <w:t>-utbildning</w:t>
            </w:r>
          </w:p>
        </w:tc>
        <w:tc>
          <w:tcPr>
            <w:tcW w:w="1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F63C23" w14:textId="77777777" w:rsidR="003F2765" w:rsidRDefault="003F2765" w:rsidP="009D34CD">
            <w:proofErr w:type="spellStart"/>
            <w:r w:rsidRPr="5AD86057">
              <w:rPr>
                <w:rFonts w:ascii="Calibri" w:eastAsia="Calibri" w:hAnsi="Calibri" w:cs="Calibri"/>
              </w:rPr>
              <w:t>Samhällsvetensk</w:t>
            </w:r>
            <w:proofErr w:type="spellEnd"/>
            <w:r w:rsidRPr="5AD86057">
              <w:rPr>
                <w:rFonts w:ascii="Calibri" w:eastAsia="Calibri" w:hAnsi="Calibri" w:cs="Calibri"/>
              </w:rPr>
              <w:t>. program ex 2023</w:t>
            </w:r>
          </w:p>
          <w:p w14:paraId="346DED2C" w14:textId="77777777" w:rsidR="003F2765" w:rsidRDefault="003F2765" w:rsidP="009D34C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307E62" w14:textId="77777777" w:rsidR="003F2765" w:rsidRDefault="003F2765" w:rsidP="009D34CD">
            <w:r w:rsidRPr="5AD86057">
              <w:rPr>
                <w:rFonts w:ascii="Calibri" w:eastAsia="Calibri" w:hAnsi="Calibri" w:cs="Calibri"/>
              </w:rPr>
              <w:t xml:space="preserve">800 </w:t>
            </w:r>
            <w:proofErr w:type="spellStart"/>
            <w:r w:rsidRPr="5AD86057">
              <w:rPr>
                <w:rFonts w:ascii="Calibri" w:eastAsia="Calibri" w:hAnsi="Calibri" w:cs="Calibri"/>
              </w:rPr>
              <w:t>gymn</w:t>
            </w:r>
            <w:proofErr w:type="spellEnd"/>
            <w:r w:rsidRPr="5AD86057">
              <w:rPr>
                <w:rFonts w:ascii="Calibri" w:eastAsia="Calibri" w:hAnsi="Calibri" w:cs="Calibri"/>
              </w:rPr>
              <w:t xml:space="preserve"> poäng Vård/omsorgs-programmet </w:t>
            </w:r>
            <w:proofErr w:type="spellStart"/>
            <w:r w:rsidRPr="5AD86057">
              <w:rPr>
                <w:rFonts w:ascii="Calibri" w:eastAsia="Calibri" w:hAnsi="Calibri" w:cs="Calibri"/>
              </w:rPr>
              <w:t>inkl</w:t>
            </w:r>
            <w:proofErr w:type="spellEnd"/>
            <w:r w:rsidRPr="5AD86057">
              <w:rPr>
                <w:rFonts w:ascii="Calibri" w:eastAsia="Calibri" w:hAnsi="Calibri" w:cs="Calibri"/>
              </w:rPr>
              <w:t xml:space="preserve"> validering</w:t>
            </w:r>
          </w:p>
          <w:p w14:paraId="776D67CA" w14:textId="77777777" w:rsidR="003F2765" w:rsidRDefault="003F2765" w:rsidP="009D34C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33A9B1" w14:textId="77777777" w:rsidR="003F2765" w:rsidRDefault="003F2765" w:rsidP="009D34CD">
            <w:r w:rsidRPr="5AD86057">
              <w:rPr>
                <w:rFonts w:ascii="Calibri" w:eastAsia="Calibri" w:hAnsi="Calibri" w:cs="Calibri"/>
              </w:rPr>
              <w:t xml:space="preserve">Mentor Linda Nilsson start v xx </w:t>
            </w:r>
          </w:p>
          <w:p w14:paraId="4801C823" w14:textId="77777777" w:rsidR="003F2765" w:rsidRDefault="003F2765" w:rsidP="009D34CD">
            <w:r w:rsidRPr="5AD86057">
              <w:rPr>
                <w:rFonts w:ascii="Calibri" w:eastAsia="Calibri" w:hAnsi="Calibri" w:cs="Calibri"/>
              </w:rPr>
              <w:t>Betald utb. 1 dag/v</w:t>
            </w:r>
          </w:p>
        </w:tc>
      </w:tr>
    </w:tbl>
    <w:p w14:paraId="32A075C4" w14:textId="77777777" w:rsidR="003F2765" w:rsidRPr="00DF19BD" w:rsidRDefault="003F2765" w:rsidP="003F2765">
      <w:pPr>
        <w:tabs>
          <w:tab w:val="left" w:pos="1500"/>
        </w:tabs>
        <w:spacing w:after="0" w:line="257" w:lineRule="auto"/>
      </w:pPr>
      <w:r w:rsidRPr="5F37786B">
        <w:rPr>
          <w:rFonts w:ascii="Calibri Light" w:eastAsia="Calibri Light" w:hAnsi="Calibri Light" w:cs="Calibri Light"/>
          <w:b/>
          <w:bCs/>
          <w:color w:val="000000" w:themeColor="text1"/>
          <w:sz w:val="28"/>
          <w:szCs w:val="28"/>
        </w:rPr>
        <w:t xml:space="preserve"> </w:t>
      </w:r>
    </w:p>
    <w:p w14:paraId="50D2BD6A" w14:textId="77777777" w:rsidR="003F2765" w:rsidRPr="00DF19BD" w:rsidRDefault="003F2765" w:rsidP="003F2765">
      <w:pPr>
        <w:spacing w:after="0" w:line="257" w:lineRule="auto"/>
      </w:pPr>
      <w:r w:rsidRPr="5F37786B">
        <w:rPr>
          <w:rFonts w:ascii="Calibri Light" w:eastAsia="Calibri Light" w:hAnsi="Calibri Light" w:cs="Calibri Light"/>
          <w:b/>
          <w:bCs/>
          <w:color w:val="000000" w:themeColor="text1"/>
          <w:sz w:val="28"/>
          <w:szCs w:val="28"/>
        </w:rPr>
        <w:t xml:space="preserve"> </w:t>
      </w:r>
    </w:p>
    <w:p w14:paraId="3FB963D9" w14:textId="5F5DE29D" w:rsidR="003F2765" w:rsidRPr="00DF19BD" w:rsidRDefault="003F2765" w:rsidP="003F2765">
      <w:pPr>
        <w:pStyle w:val="Rubrik2"/>
        <w:rPr>
          <w:i/>
          <w:iCs/>
          <w:color w:val="FF0000"/>
        </w:rPr>
      </w:pPr>
      <w:r>
        <w:rPr>
          <w:rFonts w:eastAsia="Calibri Light"/>
        </w:rPr>
        <w:t>Exempel på kompetensplan på enhetsnivå</w:t>
      </w:r>
    </w:p>
    <w:tbl>
      <w:tblPr>
        <w:tblStyle w:val="Tabellrutnt"/>
        <w:tblW w:w="919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440"/>
        <w:gridCol w:w="900"/>
        <w:gridCol w:w="1320"/>
        <w:gridCol w:w="1545"/>
        <w:gridCol w:w="1455"/>
        <w:gridCol w:w="1530"/>
      </w:tblGrid>
      <w:tr w:rsidR="003F2765" w14:paraId="5AB2723E" w14:textId="77777777" w:rsidTr="00157352">
        <w:trPr>
          <w:trHeight w:val="465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46385B97" w14:textId="77777777" w:rsidR="003F2765" w:rsidRDefault="003F2765" w:rsidP="009D34CD">
            <w:r w:rsidRPr="5F37786B">
              <w:rPr>
                <w:rFonts w:ascii="Calibri" w:eastAsia="Calibri" w:hAnsi="Calibri" w:cs="Calibri"/>
                <w:color w:val="000000" w:themeColor="text1"/>
              </w:rPr>
              <w:t>Namn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7B1E8EF0" w14:textId="77777777" w:rsidR="003F2765" w:rsidRDefault="003F2765" w:rsidP="009D34CD">
            <w:r w:rsidRPr="5F37786B">
              <w:rPr>
                <w:rFonts w:ascii="Calibri" w:eastAsia="Calibri" w:hAnsi="Calibri" w:cs="Calibri"/>
                <w:color w:val="000000" w:themeColor="text1"/>
              </w:rPr>
              <w:t>Intro-</w:t>
            </w:r>
            <w:proofErr w:type="spellStart"/>
            <w:r w:rsidRPr="5F37786B">
              <w:rPr>
                <w:rFonts w:ascii="Calibri" w:eastAsia="Calibri" w:hAnsi="Calibri" w:cs="Calibri"/>
                <w:color w:val="000000" w:themeColor="text1"/>
              </w:rPr>
              <w:t>utb</w:t>
            </w:r>
            <w:proofErr w:type="spellEnd"/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5E5E7A48" w14:textId="77777777" w:rsidR="003F2765" w:rsidRDefault="003F2765" w:rsidP="009D34CD">
            <w:proofErr w:type="spellStart"/>
            <w:r w:rsidRPr="5F37786B">
              <w:rPr>
                <w:rFonts w:ascii="Calibri" w:eastAsia="Calibri" w:hAnsi="Calibri" w:cs="Calibri"/>
                <w:color w:val="000000" w:themeColor="text1"/>
              </w:rPr>
              <w:t>Utb</w:t>
            </w:r>
            <w:proofErr w:type="spellEnd"/>
            <w:r w:rsidRPr="5F37786B">
              <w:rPr>
                <w:rFonts w:ascii="Calibri" w:eastAsia="Calibri" w:hAnsi="Calibri" w:cs="Calibri"/>
                <w:color w:val="000000" w:themeColor="text1"/>
              </w:rPr>
              <w:t xml:space="preserve"> 800 p </w:t>
            </w:r>
            <w:proofErr w:type="spellStart"/>
            <w:r w:rsidRPr="5F37786B">
              <w:rPr>
                <w:rFonts w:ascii="Calibri" w:eastAsia="Calibri" w:hAnsi="Calibri" w:cs="Calibri"/>
                <w:color w:val="000000" w:themeColor="text1"/>
              </w:rPr>
              <w:t>inkl</w:t>
            </w:r>
            <w:proofErr w:type="spellEnd"/>
            <w:r w:rsidRPr="5F37786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5F37786B">
              <w:rPr>
                <w:rFonts w:ascii="Calibri" w:eastAsia="Calibri" w:hAnsi="Calibri" w:cs="Calibri"/>
                <w:color w:val="000000" w:themeColor="text1"/>
              </w:rPr>
              <w:t>valider</w:t>
            </w:r>
            <w:proofErr w:type="spellEnd"/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698607FA" w14:textId="77777777" w:rsidR="003F2765" w:rsidRDefault="003F2765" w:rsidP="009D34CD">
            <w:proofErr w:type="spellStart"/>
            <w:r w:rsidRPr="5F37786B">
              <w:rPr>
                <w:rFonts w:ascii="Calibri" w:eastAsia="Calibri" w:hAnsi="Calibri" w:cs="Calibri"/>
                <w:color w:val="000000" w:themeColor="text1"/>
              </w:rPr>
              <w:t>Kompl</w:t>
            </w:r>
            <w:proofErr w:type="spellEnd"/>
            <w:r w:rsidRPr="5F37786B">
              <w:rPr>
                <w:rFonts w:ascii="Calibri" w:eastAsia="Calibri" w:hAnsi="Calibri" w:cs="Calibri"/>
                <w:color w:val="000000" w:themeColor="text1"/>
              </w:rPr>
              <w:t xml:space="preserve"> kurser </w:t>
            </w:r>
            <w:proofErr w:type="gramStart"/>
            <w:r w:rsidRPr="5F37786B">
              <w:rPr>
                <w:rFonts w:ascii="Calibri" w:eastAsia="Calibri" w:hAnsi="Calibri" w:cs="Calibri"/>
                <w:color w:val="000000" w:themeColor="text1"/>
              </w:rPr>
              <w:t>800-1500</w:t>
            </w:r>
            <w:proofErr w:type="gramEnd"/>
            <w:r w:rsidRPr="5F37786B">
              <w:rPr>
                <w:rFonts w:ascii="Calibri" w:eastAsia="Calibri" w:hAnsi="Calibri" w:cs="Calibri"/>
                <w:color w:val="000000" w:themeColor="text1"/>
              </w:rPr>
              <w:t xml:space="preserve"> p </w:t>
            </w:r>
            <w:proofErr w:type="spellStart"/>
            <w:r w:rsidRPr="5F37786B">
              <w:rPr>
                <w:rFonts w:ascii="Calibri" w:eastAsia="Calibri" w:hAnsi="Calibri" w:cs="Calibri"/>
                <w:color w:val="000000" w:themeColor="text1"/>
              </w:rPr>
              <w:t>inkl</w:t>
            </w:r>
            <w:proofErr w:type="spellEnd"/>
            <w:r w:rsidRPr="5F37786B">
              <w:rPr>
                <w:rFonts w:ascii="Calibri" w:eastAsia="Calibri" w:hAnsi="Calibri" w:cs="Calibri"/>
                <w:color w:val="000000" w:themeColor="text1"/>
              </w:rPr>
              <w:t xml:space="preserve"> validering</w:t>
            </w:r>
          </w:p>
        </w:tc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55ECEA45" w14:textId="77777777" w:rsidR="003F2765" w:rsidRDefault="003F2765" w:rsidP="009D34CD">
            <w:proofErr w:type="spellStart"/>
            <w:r w:rsidRPr="5F37786B">
              <w:rPr>
                <w:rFonts w:ascii="Calibri" w:eastAsia="Calibri" w:hAnsi="Calibri" w:cs="Calibri"/>
                <w:color w:val="000000" w:themeColor="text1"/>
              </w:rPr>
              <w:t>Mentorsutb</w:t>
            </w:r>
            <w:proofErr w:type="spellEnd"/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tcMar>
              <w:left w:w="108" w:type="dxa"/>
              <w:right w:w="108" w:type="dxa"/>
            </w:tcMar>
          </w:tcPr>
          <w:p w14:paraId="7CE43AD8" w14:textId="77777777" w:rsidR="003F2765" w:rsidRDefault="003F2765" w:rsidP="009D34CD">
            <w:proofErr w:type="spellStart"/>
            <w:r w:rsidRPr="5F37786B">
              <w:rPr>
                <w:rFonts w:ascii="Calibri" w:eastAsia="Calibri" w:hAnsi="Calibri" w:cs="Calibri"/>
                <w:color w:val="000000" w:themeColor="text1"/>
              </w:rPr>
              <w:t>Utb</w:t>
            </w:r>
            <w:proofErr w:type="spellEnd"/>
            <w:r w:rsidRPr="5F37786B">
              <w:rPr>
                <w:rFonts w:ascii="Calibri" w:eastAsia="Calibri" w:hAnsi="Calibri" w:cs="Calibri"/>
                <w:color w:val="000000" w:themeColor="text1"/>
              </w:rPr>
              <w:t xml:space="preserve"> fast omsorgskont</w:t>
            </w:r>
          </w:p>
        </w:tc>
      </w:tr>
      <w:tr w:rsidR="003F2765" w14:paraId="65A1AEE6" w14:textId="77777777" w:rsidTr="00157352">
        <w:trPr>
          <w:trHeight w:val="225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D5A572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>Biträde 1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38AFA0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>V 33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B66338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>V 4 2024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0929DF" w14:textId="77777777" w:rsidR="003F2765" w:rsidRDefault="003F2765" w:rsidP="009D34CD">
            <w:pPr>
              <w:jc w:val="center"/>
            </w:pPr>
            <w:r w:rsidRPr="5F37786B"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981147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DB8C49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3F2765" w14:paraId="6CF6B07B" w14:textId="77777777" w:rsidTr="00157352">
        <w:trPr>
          <w:trHeight w:val="225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BF9A5B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>Vårdbiträde 1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913EA4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1D1284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 xml:space="preserve">V 33 - </w:t>
            </w:r>
            <w:proofErr w:type="spellStart"/>
            <w:r w:rsidRPr="5F37786B">
              <w:rPr>
                <w:rFonts w:ascii="Calibri" w:eastAsia="Calibri" w:hAnsi="Calibri" w:cs="Calibri"/>
              </w:rPr>
              <w:t>kompl</w:t>
            </w:r>
            <w:proofErr w:type="spellEnd"/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5C0BE0" w14:textId="77777777" w:rsidR="003F2765" w:rsidRDefault="003F2765" w:rsidP="009D34CD">
            <w:pPr>
              <w:jc w:val="center"/>
            </w:pPr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405383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D0AFD6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3F2765" w14:paraId="0CFB6C7B" w14:textId="77777777" w:rsidTr="00157352">
        <w:trPr>
          <w:trHeight w:val="225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DD55BE" w14:textId="77777777" w:rsidR="003F2765" w:rsidRDefault="003F2765" w:rsidP="009D34CD">
            <w:proofErr w:type="spellStart"/>
            <w:r w:rsidRPr="5F37786B">
              <w:rPr>
                <w:rFonts w:ascii="Calibri" w:eastAsia="Calibri" w:hAnsi="Calibri" w:cs="Calibri"/>
              </w:rPr>
              <w:t>Usk</w:t>
            </w:r>
            <w:proofErr w:type="spellEnd"/>
            <w:r w:rsidRPr="5F37786B">
              <w:rPr>
                <w:rFonts w:ascii="Calibri" w:eastAsia="Calibri" w:hAnsi="Calibri" w:cs="Calibri"/>
              </w:rPr>
              <w:t xml:space="preserve"> 1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2F4BFE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830D50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A29F31" w14:textId="77777777" w:rsidR="003F2765" w:rsidRDefault="003F2765" w:rsidP="009D34CD">
            <w:pPr>
              <w:jc w:val="center"/>
            </w:pPr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C1C836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2A75F1" w14:textId="77777777" w:rsidR="003F2765" w:rsidRDefault="003F2765" w:rsidP="009D34CD">
            <w:pPr>
              <w:jc w:val="center"/>
            </w:pPr>
            <w:r w:rsidRPr="5F37786B">
              <w:rPr>
                <w:rFonts w:ascii="Calibri" w:eastAsia="Calibri" w:hAnsi="Calibri" w:cs="Calibri"/>
              </w:rPr>
              <w:t>x</w:t>
            </w:r>
          </w:p>
        </w:tc>
      </w:tr>
      <w:tr w:rsidR="003F2765" w14:paraId="0D8E3CEF" w14:textId="77777777" w:rsidTr="00157352">
        <w:trPr>
          <w:trHeight w:val="225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7D5A91" w14:textId="77777777" w:rsidR="003F2765" w:rsidRDefault="003F2765" w:rsidP="009D34CD">
            <w:proofErr w:type="spellStart"/>
            <w:r w:rsidRPr="5F37786B">
              <w:rPr>
                <w:rFonts w:ascii="Calibri" w:eastAsia="Calibri" w:hAnsi="Calibri" w:cs="Calibri"/>
              </w:rPr>
              <w:t>Usk</w:t>
            </w:r>
            <w:proofErr w:type="spellEnd"/>
            <w:r w:rsidRPr="5F37786B">
              <w:rPr>
                <w:rFonts w:ascii="Calibri" w:eastAsia="Calibri" w:hAnsi="Calibri" w:cs="Calibri"/>
              </w:rPr>
              <w:t xml:space="preserve"> 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0822C5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2AE550" w14:textId="77777777" w:rsidR="003F2765" w:rsidRDefault="003F2765" w:rsidP="009D34CD"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AC10BE" w14:textId="77777777" w:rsidR="003F2765" w:rsidRDefault="003F2765" w:rsidP="009D34CD">
            <w:pPr>
              <w:jc w:val="center"/>
            </w:pPr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0B2B67" w14:textId="77777777" w:rsidR="003F2765" w:rsidRDefault="003F2765" w:rsidP="009D34CD">
            <w:pPr>
              <w:jc w:val="center"/>
            </w:pPr>
            <w:r w:rsidRPr="5F37786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8CFB36" w14:textId="77777777" w:rsidR="003F2765" w:rsidRDefault="003F2765" w:rsidP="009D34CD">
            <w:pPr>
              <w:jc w:val="center"/>
            </w:pPr>
            <w:r w:rsidRPr="5F37786B">
              <w:rPr>
                <w:rFonts w:ascii="Calibri" w:eastAsia="Calibri" w:hAnsi="Calibri" w:cs="Calibri"/>
              </w:rPr>
              <w:t>x</w:t>
            </w:r>
            <w:r w:rsidRPr="5F37786B">
              <w:rPr>
                <w:rFonts w:asciiTheme="majorHAnsi" w:hAnsiTheme="majorHAns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2004D409" w14:textId="37349CE2" w:rsidR="00C9158C" w:rsidRPr="00BC13F8" w:rsidRDefault="00C9158C" w:rsidP="00272E85">
      <w:pPr>
        <w:spacing w:after="0"/>
      </w:pPr>
    </w:p>
    <w:sectPr w:rsidR="00C9158C" w:rsidRPr="00BC13F8" w:rsidSect="00A1326E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5A3F6" w14:textId="77777777" w:rsidR="00D2030B" w:rsidRDefault="00D2030B" w:rsidP="000428CC">
      <w:r>
        <w:separator/>
      </w:r>
    </w:p>
  </w:endnote>
  <w:endnote w:type="continuationSeparator" w:id="0">
    <w:p w14:paraId="28A95900" w14:textId="77777777" w:rsidR="00D2030B" w:rsidRDefault="00D2030B" w:rsidP="0004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nummer"/>
      </w:rPr>
      <w:id w:val="-1007588469"/>
      <w:docPartObj>
        <w:docPartGallery w:val="Page Numbers (Bottom of Page)"/>
        <w:docPartUnique/>
      </w:docPartObj>
    </w:sdtPr>
    <w:sdtContent>
      <w:p w14:paraId="2D7C4894" w14:textId="77777777" w:rsidR="001F0636" w:rsidRDefault="001F0636" w:rsidP="000428CC">
        <w:pPr>
          <w:pStyle w:val="Sidfot"/>
          <w:rPr>
            <w:rStyle w:val="Sidnummer"/>
          </w:rPr>
        </w:pPr>
        <w:r>
          <w:rPr>
            <w:rStyle w:val="Sidnummer"/>
          </w:rPr>
          <w:fldChar w:fldCharType="begin"/>
        </w:r>
        <w:r>
          <w:rPr>
            <w:rStyle w:val="Sidnummer"/>
          </w:rPr>
          <w:instrText xml:space="preserve"> PAGE </w:instrText>
        </w:r>
        <w:r>
          <w:rPr>
            <w:rStyle w:val="Sidnummer"/>
          </w:rPr>
          <w:fldChar w:fldCharType="end"/>
        </w:r>
      </w:p>
    </w:sdtContent>
  </w:sdt>
  <w:p w14:paraId="13F91815" w14:textId="77777777" w:rsidR="00A1326E" w:rsidRDefault="00A1326E" w:rsidP="000428CC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7AE8" w14:textId="7568B953" w:rsidR="001F0636" w:rsidRDefault="001F0636" w:rsidP="000428CC">
    <w:pPr>
      <w:pStyle w:val="Sidfot"/>
      <w:rPr>
        <w:rStyle w:val="Sidnummer"/>
      </w:rPr>
    </w:pPr>
  </w:p>
  <w:p w14:paraId="5C62E1F5" w14:textId="77777777" w:rsidR="00A1326E" w:rsidRDefault="00A1326E" w:rsidP="000428CC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8ADBF" w14:textId="77777777" w:rsidR="00D2030B" w:rsidRDefault="00D2030B" w:rsidP="000428CC">
      <w:r>
        <w:separator/>
      </w:r>
    </w:p>
  </w:footnote>
  <w:footnote w:type="continuationSeparator" w:id="0">
    <w:p w14:paraId="4DEDCD72" w14:textId="77777777" w:rsidR="00D2030B" w:rsidRDefault="00D2030B" w:rsidP="00042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13FC7" w14:textId="7300B5DE" w:rsidR="00A1326E" w:rsidRDefault="001F0636" w:rsidP="000428CC">
    <w:r>
      <w:t>Implementeringsstöd Karriärvägsmodel</w:t>
    </w:r>
    <w:r w:rsidR="00BD5782">
      <w:t>l Äldreomsorg</w:t>
    </w:r>
  </w:p>
  <w:p w14:paraId="7558ABD4" w14:textId="77777777" w:rsidR="001F0636" w:rsidRDefault="001F0636" w:rsidP="000428CC"/>
  <w:p w14:paraId="65C4CBA4" w14:textId="77777777" w:rsidR="001F0636" w:rsidRPr="00A1326E" w:rsidRDefault="001F0636" w:rsidP="000428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A5AFF"/>
    <w:multiLevelType w:val="hybridMultilevel"/>
    <w:tmpl w:val="55C4D0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5577A8"/>
    <w:multiLevelType w:val="hybridMultilevel"/>
    <w:tmpl w:val="92925748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B75B95"/>
    <w:multiLevelType w:val="hybridMultilevel"/>
    <w:tmpl w:val="69205910"/>
    <w:lvl w:ilvl="0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 w15:restartNumberingAfterBreak="0">
    <w:nsid w:val="0A093B4E"/>
    <w:multiLevelType w:val="hybridMultilevel"/>
    <w:tmpl w:val="CE063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114C4"/>
    <w:multiLevelType w:val="hybridMultilevel"/>
    <w:tmpl w:val="D2FCA1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50F39"/>
    <w:multiLevelType w:val="hybridMultilevel"/>
    <w:tmpl w:val="CC94E2C2"/>
    <w:lvl w:ilvl="0" w:tplc="6E66C4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D03BE"/>
    <w:multiLevelType w:val="hybridMultilevel"/>
    <w:tmpl w:val="8DAA21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B6B66"/>
    <w:multiLevelType w:val="hybridMultilevel"/>
    <w:tmpl w:val="06E249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119005">
    <w:abstractNumId w:val="3"/>
  </w:num>
  <w:num w:numId="2" w16cid:durableId="982463344">
    <w:abstractNumId w:val="2"/>
  </w:num>
  <w:num w:numId="3" w16cid:durableId="91323975">
    <w:abstractNumId w:val="6"/>
  </w:num>
  <w:num w:numId="4" w16cid:durableId="1701709376">
    <w:abstractNumId w:val="0"/>
  </w:num>
  <w:num w:numId="5" w16cid:durableId="1243636636">
    <w:abstractNumId w:val="4"/>
  </w:num>
  <w:num w:numId="6" w16cid:durableId="841048094">
    <w:abstractNumId w:val="1"/>
  </w:num>
  <w:num w:numId="7" w16cid:durableId="965696147">
    <w:abstractNumId w:val="7"/>
  </w:num>
  <w:num w:numId="8" w16cid:durableId="641429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58C"/>
    <w:rsid w:val="00007E51"/>
    <w:rsid w:val="00033B8D"/>
    <w:rsid w:val="000428CC"/>
    <w:rsid w:val="000513FC"/>
    <w:rsid w:val="00157352"/>
    <w:rsid w:val="001F0636"/>
    <w:rsid w:val="00272E85"/>
    <w:rsid w:val="002B56AB"/>
    <w:rsid w:val="002D2CAC"/>
    <w:rsid w:val="002F5E07"/>
    <w:rsid w:val="00330BF3"/>
    <w:rsid w:val="003A4E3B"/>
    <w:rsid w:val="003E16FB"/>
    <w:rsid w:val="003F2765"/>
    <w:rsid w:val="00527993"/>
    <w:rsid w:val="0056028F"/>
    <w:rsid w:val="00581E86"/>
    <w:rsid w:val="005E7879"/>
    <w:rsid w:val="006207FB"/>
    <w:rsid w:val="006767C0"/>
    <w:rsid w:val="00936E43"/>
    <w:rsid w:val="00944688"/>
    <w:rsid w:val="00A1326E"/>
    <w:rsid w:val="00A5778F"/>
    <w:rsid w:val="00AD50C4"/>
    <w:rsid w:val="00AE10B5"/>
    <w:rsid w:val="00AF5059"/>
    <w:rsid w:val="00BC13F8"/>
    <w:rsid w:val="00BD4C5B"/>
    <w:rsid w:val="00BD5782"/>
    <w:rsid w:val="00C9158C"/>
    <w:rsid w:val="00CF59D2"/>
    <w:rsid w:val="00D2030B"/>
    <w:rsid w:val="00E53521"/>
    <w:rsid w:val="00EC5570"/>
    <w:rsid w:val="00F038CD"/>
    <w:rsid w:val="00FB52B0"/>
    <w:rsid w:val="00FC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5B206"/>
  <w15:chartTrackingRefBased/>
  <w15:docId w15:val="{92D65A8A-9936-4E0F-9F47-C01A5C77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6AB"/>
    <w:pPr>
      <w:spacing w:after="120"/>
    </w:p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3F27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A1326E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A1326E"/>
  </w:style>
  <w:style w:type="paragraph" w:styleId="Sidfot">
    <w:name w:val="footer"/>
    <w:basedOn w:val="Normal"/>
    <w:link w:val="SidfotChar"/>
    <w:uiPriority w:val="99"/>
    <w:unhideWhenUsed/>
    <w:rsid w:val="00A1326E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A1326E"/>
  </w:style>
  <w:style w:type="character" w:styleId="Sidnummer">
    <w:name w:val="page number"/>
    <w:basedOn w:val="Standardstycketeckensnitt"/>
    <w:uiPriority w:val="99"/>
    <w:semiHidden/>
    <w:unhideWhenUsed/>
    <w:rsid w:val="001F0636"/>
  </w:style>
  <w:style w:type="paragraph" w:styleId="Rubrik">
    <w:name w:val="Title"/>
    <w:basedOn w:val="Normal"/>
    <w:next w:val="Normal"/>
    <w:link w:val="RubrikChar"/>
    <w:uiPriority w:val="10"/>
    <w:qFormat/>
    <w:rsid w:val="001F06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1F06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nt">
    <w:name w:val="Table Grid"/>
    <w:basedOn w:val="Normaltabell"/>
    <w:uiPriority w:val="39"/>
    <w:rsid w:val="00042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ntstabell2dekorfrg5">
    <w:name w:val="Grid Table 2 Accent 5"/>
    <w:basedOn w:val="Normaltabell"/>
    <w:uiPriority w:val="47"/>
    <w:rsid w:val="000428CC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Liststycke">
    <w:name w:val="List Paragraph"/>
    <w:basedOn w:val="Normal"/>
    <w:uiPriority w:val="34"/>
    <w:qFormat/>
    <w:rsid w:val="000428CC"/>
    <w:pPr>
      <w:ind w:left="720"/>
      <w:contextualSpacing/>
    </w:pPr>
  </w:style>
  <w:style w:type="table" w:styleId="Listtabell4dekorfrg5">
    <w:name w:val="List Table 4 Accent 5"/>
    <w:basedOn w:val="Normaltabell"/>
    <w:uiPriority w:val="49"/>
    <w:rsid w:val="000428CC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ell6frgstarkdekorfrg5">
    <w:name w:val="List Table 6 Colorful Accent 5"/>
    <w:basedOn w:val="Normaltabell"/>
    <w:uiPriority w:val="51"/>
    <w:rsid w:val="000428CC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ell6frgstarkdekorfrg2">
    <w:name w:val="List Table 6 Colorful Accent 2"/>
    <w:basedOn w:val="Normaltabell"/>
    <w:uiPriority w:val="51"/>
    <w:rsid w:val="00C9158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ell6frgstarkdekorfrg6">
    <w:name w:val="List Table 6 Colorful Accent 6"/>
    <w:basedOn w:val="Normaltabell"/>
    <w:uiPriority w:val="51"/>
    <w:rsid w:val="00C9158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ell6frgstarkdekorfrg3">
    <w:name w:val="List Table 6 Colorful Accent 3"/>
    <w:basedOn w:val="Normaltabell"/>
    <w:uiPriority w:val="51"/>
    <w:rsid w:val="00AE10B5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Hyperlnk">
    <w:name w:val="Hyperlink"/>
    <w:basedOn w:val="Standardstycketeckensnitt"/>
    <w:uiPriority w:val="99"/>
    <w:unhideWhenUsed/>
    <w:rsid w:val="00F038CD"/>
    <w:rPr>
      <w:color w:val="0563C1" w:themeColor="hyperlink"/>
      <w:u w:val="single"/>
    </w:rPr>
  </w:style>
  <w:style w:type="character" w:styleId="AnvndHyperlnk">
    <w:name w:val="FollowedHyperlink"/>
    <w:basedOn w:val="Standardstycketeckensnitt"/>
    <w:uiPriority w:val="99"/>
    <w:semiHidden/>
    <w:unhideWhenUsed/>
    <w:rsid w:val="00FB52B0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6767C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sv-SE"/>
    </w:rPr>
  </w:style>
  <w:style w:type="character" w:customStyle="1" w:styleId="normaltextrun">
    <w:name w:val="normaltextrun"/>
    <w:basedOn w:val="Standardstycketeckensnitt"/>
    <w:rsid w:val="006767C0"/>
  </w:style>
  <w:style w:type="character" w:customStyle="1" w:styleId="Rubrik2Char">
    <w:name w:val="Rubrik 2 Char"/>
    <w:basedOn w:val="Standardstycketeckensnitt"/>
    <w:link w:val="Rubrik2"/>
    <w:uiPriority w:val="9"/>
    <w:rsid w:val="003F27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Olstomnmnande">
    <w:name w:val="Unresolved Mention"/>
    <w:basedOn w:val="Standardstycketeckensnitt"/>
    <w:uiPriority w:val="99"/>
    <w:semiHidden/>
    <w:unhideWhenUsed/>
    <w:rsid w:val="00E535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karriarvagar.se/implementeringsstod/planera/handlingsplan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a\OneDrive%20-%20G&#246;teborgsregionen%20(GR)\Aktuellt\561110%20-%20FAVO\Malldokument\Malldokument%20f&#246;r%20Implementeringsst&#246;ds-mallar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710C4F16B84A4AA977CBA93C4A7220" ma:contentTypeVersion="5" ma:contentTypeDescription="Skapa ett nytt dokument." ma:contentTypeScope="" ma:versionID="9a3e739bada0aa4d14b26b69b91a3e48">
  <xsd:schema xmlns:xsd="http://www.w3.org/2001/XMLSchema" xmlns:xs="http://www.w3.org/2001/XMLSchema" xmlns:p="http://schemas.microsoft.com/office/2006/metadata/properties" xmlns:ns2="113492f6-9769-4ccd-9294-5db8399f5d73" xmlns:ns3="f59e1d0f-5918-4b94-adaf-386921b9fcc2" targetNamespace="http://schemas.microsoft.com/office/2006/metadata/properties" ma:root="true" ma:fieldsID="203d8c0f48485b5b4e68b850874a6561" ns2:_="" ns3:_="">
    <xsd:import namespace="113492f6-9769-4ccd-9294-5db8399f5d73"/>
    <xsd:import namespace="f59e1d0f-5918-4b94-adaf-386921b9fc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492f6-9769-4ccd-9294-5db8399f5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e1d0f-5918-4b94-adaf-386921b9fcc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6647D9-5A1F-409E-B377-6394687C2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3492f6-9769-4ccd-9294-5db8399f5d73"/>
    <ds:schemaRef ds:uri="f59e1d0f-5918-4b94-adaf-386921b9fc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AE83F7-DE31-4A2B-A62A-8B16B9C102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0F9B7E-DF8B-458D-B202-550B5BC902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Malldokument för Implementeringsstöds-mallar</Template>
  <TotalTime>6</TotalTime>
  <Pages>2</Pages>
  <Words>320</Words>
  <Characters>2251</Characters>
  <Application>Microsoft Office Word</Application>
  <DocSecurity>0</DocSecurity>
  <Lines>150</Lines>
  <Paragraphs>41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Ludvig Aust</dc:creator>
  <cp:keywords/>
  <dc:description/>
  <cp:lastModifiedBy>Helena Amundsson</cp:lastModifiedBy>
  <cp:revision>13</cp:revision>
  <dcterms:created xsi:type="dcterms:W3CDTF">2023-09-20T04:52:00Z</dcterms:created>
  <dcterms:modified xsi:type="dcterms:W3CDTF">2026-05-12T14:54:00Z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0x01010093710C4F16B84A4AA977CBA93C4A7220</vt:lpwstr>
  </property>
</Properties>
</file>